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97D25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BURTON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D92BA94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Kent.</w:t>
      </w:r>
    </w:p>
    <w:p w14:paraId="210C73D8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5C4E228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D251DAE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Jun.1404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as he was about to enter naval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service</w:t>
      </w:r>
      <w:proofErr w:type="gramEnd"/>
    </w:p>
    <w:p w14:paraId="33F06D82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under the command of Thomas Berkeley(q.v.).</w:t>
      </w:r>
    </w:p>
    <w:p w14:paraId="29A5F124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(C.P.R.1401-5 p.397)</w:t>
      </w:r>
    </w:p>
    <w:p w14:paraId="5E20AE8B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D4FABE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3A4023F" w14:textId="77777777" w:rsidR="00535B61" w:rsidRDefault="00535B61" w:rsidP="00535B6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February 2023</w:t>
      </w:r>
    </w:p>
    <w:p w14:paraId="2B85CB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8F645" w14:textId="77777777" w:rsidR="00535B61" w:rsidRDefault="00535B61" w:rsidP="009139A6">
      <w:r>
        <w:separator/>
      </w:r>
    </w:p>
  </w:endnote>
  <w:endnote w:type="continuationSeparator" w:id="0">
    <w:p w14:paraId="5DA460C6" w14:textId="77777777" w:rsidR="00535B61" w:rsidRDefault="00535B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04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8B2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E3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B6CC0" w14:textId="77777777" w:rsidR="00535B61" w:rsidRDefault="00535B61" w:rsidP="009139A6">
      <w:r>
        <w:separator/>
      </w:r>
    </w:p>
  </w:footnote>
  <w:footnote w:type="continuationSeparator" w:id="0">
    <w:p w14:paraId="38EB9BF8" w14:textId="77777777" w:rsidR="00535B61" w:rsidRDefault="00535B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EC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F8A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62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61"/>
    <w:rsid w:val="000666E0"/>
    <w:rsid w:val="002510B7"/>
    <w:rsid w:val="00535B6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45FB"/>
  <w15:chartTrackingRefBased/>
  <w15:docId w15:val="{F93975C9-3BAE-458D-A9A8-06F449B8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2023-03-02T21:01:00Z</dcterms:created>
  <dcterms:modified xsi:type="dcterms:W3CDTF">2023-03-02T21:01:00Z</dcterms:modified>
</cp:coreProperties>
</file>